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FULLER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(fl.1434)</w:t>
      </w: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Padbury, Buckinghamshire.</w:t>
      </w:r>
      <w:bookmarkStart w:id="0" w:name="_GoBack"/>
      <w:bookmarkEnd w:id="0"/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Buckingham into</w:t>
      </w: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John Barton, junior(q.v.).</w:t>
      </w: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24-56)</w:t>
      </w: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80381" w:rsidRDefault="00480381" w:rsidP="00480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sectPr w:rsidR="006B2F86" w:rsidRPr="004803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81" w:rsidRDefault="00480381" w:rsidP="00E71FC3">
      <w:pPr>
        <w:spacing w:after="0" w:line="240" w:lineRule="auto"/>
      </w:pPr>
      <w:r>
        <w:separator/>
      </w:r>
    </w:p>
  </w:endnote>
  <w:endnote w:type="continuationSeparator" w:id="0">
    <w:p w:rsidR="00480381" w:rsidRDefault="004803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81" w:rsidRDefault="00480381" w:rsidP="00E71FC3">
      <w:pPr>
        <w:spacing w:after="0" w:line="240" w:lineRule="auto"/>
      </w:pPr>
      <w:r>
        <w:separator/>
      </w:r>
    </w:p>
  </w:footnote>
  <w:footnote w:type="continuationSeparator" w:id="0">
    <w:p w:rsidR="00480381" w:rsidRDefault="004803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381"/>
    <w:rsid w:val="0048038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345E"/>
  <w15:chartTrackingRefBased/>
  <w15:docId w15:val="{103BFF9D-FEFA-49AC-B0D7-3975D22F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2016-03-12T14:42:00Z</dcterms:created>
  <dcterms:modified xsi:type="dcterms:W3CDTF">2016-03-12T14:43:00Z</dcterms:modified>
</cp:coreProperties>
</file>